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14219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ALYSAUNDER</w:t>
      </w:r>
      <w:r>
        <w:rPr>
          <w:rFonts w:ascii="Times New Roman" w:hAnsi="Times New Roman" w:cs="Times New Roman"/>
        </w:rPr>
        <w:t xml:space="preserve">       (fl.1484)</w:t>
      </w:r>
    </w:p>
    <w:p w14:paraId="78E1B17D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Monks </w:t>
      </w:r>
      <w:proofErr w:type="spellStart"/>
      <w:r>
        <w:rPr>
          <w:rFonts w:ascii="Times New Roman" w:hAnsi="Times New Roman" w:cs="Times New Roman"/>
        </w:rPr>
        <w:t>Eleigh</w:t>
      </w:r>
      <w:proofErr w:type="spellEnd"/>
      <w:r>
        <w:rPr>
          <w:rFonts w:ascii="Times New Roman" w:hAnsi="Times New Roman" w:cs="Times New Roman"/>
        </w:rPr>
        <w:t>, Suffolk.</w:t>
      </w:r>
    </w:p>
    <w:p w14:paraId="056304B8" w14:textId="77777777" w:rsidR="00EE19E5" w:rsidRDefault="00EE19E5" w:rsidP="00EE19E5">
      <w:pPr>
        <w:rPr>
          <w:rFonts w:ascii="Times New Roman" w:hAnsi="Times New Roman" w:cs="Times New Roman"/>
        </w:rPr>
      </w:pPr>
    </w:p>
    <w:p w14:paraId="42B8C782" w14:textId="77777777" w:rsidR="00EE19E5" w:rsidRDefault="00EE19E5" w:rsidP="00EE19E5">
      <w:pPr>
        <w:rPr>
          <w:rFonts w:ascii="Times New Roman" w:hAnsi="Times New Roman" w:cs="Times New Roman"/>
        </w:rPr>
      </w:pPr>
    </w:p>
    <w:p w14:paraId="45CA96B3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Reygnham</w:t>
      </w:r>
      <w:proofErr w:type="spellEnd"/>
      <w:r>
        <w:rPr>
          <w:rFonts w:ascii="Times New Roman" w:hAnsi="Times New Roman" w:cs="Times New Roman"/>
        </w:rPr>
        <w:t xml:space="preserve">(q.v.), John Hyde of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 Church, Suffolk(q.v.), </w:t>
      </w:r>
    </w:p>
    <w:p w14:paraId="08042E04" w14:textId="77777777" w:rsidR="00EE19E5" w:rsidRDefault="00EE19E5" w:rsidP="00EE19E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Robert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Harche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Wente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236612E4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(q.v.) bought a plaint of covenant against him, William </w:t>
      </w:r>
    </w:p>
    <w:p w14:paraId="1DEF7A97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Hoberd</w:t>
      </w:r>
      <w:proofErr w:type="spellEnd"/>
      <w:r>
        <w:rPr>
          <w:rFonts w:ascii="Times New Roman" w:hAnsi="Times New Roman" w:cs="Times New Roman"/>
        </w:rPr>
        <w:t xml:space="preserve">(q.v.), Adam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Stounard</w:t>
      </w:r>
      <w:proofErr w:type="spellEnd"/>
      <w:r>
        <w:rPr>
          <w:rFonts w:ascii="Times New Roman" w:hAnsi="Times New Roman" w:cs="Times New Roman"/>
        </w:rPr>
        <w:t xml:space="preserve">(q.v.) and John Boor(q.v.), </w:t>
      </w:r>
    </w:p>
    <w:p w14:paraId="073EAA75" w14:textId="77777777" w:rsidR="00EE19E5" w:rsidRDefault="00EE19E5" w:rsidP="00EE19E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all of Monks </w:t>
      </w:r>
      <w:proofErr w:type="spellStart"/>
      <w:r>
        <w:rPr>
          <w:rFonts w:ascii="Times New Roman" w:hAnsi="Times New Roman" w:cs="Times New Roman"/>
        </w:rPr>
        <w:t>Eleigh</w:t>
      </w:r>
      <w:proofErr w:type="spellEnd"/>
      <w:r>
        <w:rPr>
          <w:rFonts w:ascii="Times New Roman" w:hAnsi="Times New Roman" w:cs="Times New Roman"/>
        </w:rPr>
        <w:t>, Suffolk.</w:t>
      </w:r>
    </w:p>
    <w:p w14:paraId="0A1DF571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1E9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5DA699" w14:textId="77777777" w:rsidR="00EE19E5" w:rsidRDefault="00EE19E5" w:rsidP="00EE19E5">
      <w:pPr>
        <w:rPr>
          <w:rFonts w:ascii="Times New Roman" w:hAnsi="Times New Roman" w:cs="Times New Roman"/>
        </w:rPr>
      </w:pPr>
    </w:p>
    <w:p w14:paraId="35CD1E6A" w14:textId="77777777" w:rsidR="00EE19E5" w:rsidRDefault="00EE19E5" w:rsidP="00EE19E5">
      <w:pPr>
        <w:rPr>
          <w:rFonts w:ascii="Times New Roman" w:hAnsi="Times New Roman" w:cs="Times New Roman"/>
        </w:rPr>
      </w:pPr>
    </w:p>
    <w:p w14:paraId="19149264" w14:textId="77777777" w:rsidR="00EE19E5" w:rsidRDefault="00EE19E5" w:rsidP="00EE19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1007F772" w14:textId="77777777" w:rsidR="006B2F86" w:rsidRPr="00E71FC3" w:rsidRDefault="00EE19E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78FB4" w14:textId="77777777" w:rsidR="00EE19E5" w:rsidRDefault="00EE19E5" w:rsidP="00E71FC3">
      <w:r>
        <w:separator/>
      </w:r>
    </w:p>
  </w:endnote>
  <w:endnote w:type="continuationSeparator" w:id="0">
    <w:p w14:paraId="68947D20" w14:textId="77777777" w:rsidR="00EE19E5" w:rsidRDefault="00EE19E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C17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8D68" w14:textId="77777777" w:rsidR="00EE19E5" w:rsidRDefault="00EE19E5" w:rsidP="00E71FC3">
      <w:r>
        <w:separator/>
      </w:r>
    </w:p>
  </w:footnote>
  <w:footnote w:type="continuationSeparator" w:id="0">
    <w:p w14:paraId="46B1F701" w14:textId="77777777" w:rsidR="00EE19E5" w:rsidRDefault="00EE19E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9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19E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C0DDA"/>
  <w15:chartTrackingRefBased/>
  <w15:docId w15:val="{F3988C86-0549-4062-AEF8-2C3E0D3C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9E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19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2018-11-29T20:19:00Z</dcterms:created>
  <dcterms:modified xsi:type="dcterms:W3CDTF">2018-11-29T20:20:00Z</dcterms:modified>
</cp:coreProperties>
</file>